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957D3" w14:textId="77777777" w:rsidR="00B130D3" w:rsidRDefault="00B130D3" w:rsidP="00B130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SHIRWODE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142B29E6" w14:textId="77777777" w:rsidR="00B130D3" w:rsidRDefault="00B130D3" w:rsidP="00B130D3">
      <w:pPr>
        <w:pStyle w:val="NoSpacing"/>
        <w:rPr>
          <w:rFonts w:cs="Times New Roman"/>
          <w:szCs w:val="24"/>
        </w:rPr>
      </w:pPr>
    </w:p>
    <w:p w14:paraId="56F313C7" w14:textId="77777777" w:rsidR="00B130D3" w:rsidRDefault="00B130D3" w:rsidP="00B130D3">
      <w:pPr>
        <w:pStyle w:val="NoSpacing"/>
        <w:rPr>
          <w:rFonts w:cs="Times New Roman"/>
          <w:szCs w:val="24"/>
        </w:rPr>
      </w:pPr>
    </w:p>
    <w:p w14:paraId="464A8E1D" w14:textId="77777777" w:rsidR="00B130D3" w:rsidRDefault="00B130D3" w:rsidP="00B130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 xml:space="preserve">He and Henry Markham(q.v.) made a plaint of debt against John </w:t>
      </w:r>
      <w:proofErr w:type="spellStart"/>
      <w:r>
        <w:rPr>
          <w:rFonts w:cs="Times New Roman"/>
          <w:szCs w:val="24"/>
        </w:rPr>
        <w:t>Graunt</w:t>
      </w:r>
      <w:proofErr w:type="spellEnd"/>
      <w:r>
        <w:rPr>
          <w:rFonts w:cs="Times New Roman"/>
          <w:szCs w:val="24"/>
        </w:rPr>
        <w:t xml:space="preserve"> of </w:t>
      </w:r>
    </w:p>
    <w:p w14:paraId="353AB9B0" w14:textId="77777777" w:rsidR="00B130D3" w:rsidRDefault="00B130D3" w:rsidP="00B130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Lincoln, mercer(q.v.), and Robert </w:t>
      </w:r>
      <w:proofErr w:type="spellStart"/>
      <w:r>
        <w:rPr>
          <w:rFonts w:cs="Times New Roman"/>
          <w:szCs w:val="24"/>
        </w:rPr>
        <w:t>Pipilwyk</w:t>
      </w:r>
      <w:proofErr w:type="spellEnd"/>
      <w:r>
        <w:rPr>
          <w:rFonts w:cs="Times New Roman"/>
          <w:szCs w:val="24"/>
        </w:rPr>
        <w:t xml:space="preserve"> of London, brasier(q.v.).</w:t>
      </w:r>
    </w:p>
    <w:p w14:paraId="28F275E5" w14:textId="77777777" w:rsidR="00B130D3" w:rsidRDefault="00B130D3" w:rsidP="00B130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12BE8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78A1ADAD" w14:textId="77777777" w:rsidR="00B130D3" w:rsidRDefault="00B130D3" w:rsidP="00B130D3">
      <w:pPr>
        <w:pStyle w:val="NoSpacing"/>
        <w:rPr>
          <w:rFonts w:cs="Times New Roman"/>
          <w:szCs w:val="24"/>
        </w:rPr>
      </w:pPr>
    </w:p>
    <w:p w14:paraId="6D90BDBB" w14:textId="77777777" w:rsidR="00B130D3" w:rsidRDefault="00B130D3" w:rsidP="00B130D3">
      <w:pPr>
        <w:pStyle w:val="NoSpacing"/>
        <w:rPr>
          <w:rFonts w:cs="Times New Roman"/>
          <w:szCs w:val="24"/>
        </w:rPr>
      </w:pPr>
    </w:p>
    <w:p w14:paraId="64CBA0BF" w14:textId="77777777" w:rsidR="00B130D3" w:rsidRDefault="00B130D3" w:rsidP="00B130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July 2023</w:t>
      </w:r>
    </w:p>
    <w:p w14:paraId="2E4841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2DE8C" w14:textId="77777777" w:rsidR="00B130D3" w:rsidRDefault="00B130D3" w:rsidP="009139A6">
      <w:r>
        <w:separator/>
      </w:r>
    </w:p>
  </w:endnote>
  <w:endnote w:type="continuationSeparator" w:id="0">
    <w:p w14:paraId="7EF70637" w14:textId="77777777" w:rsidR="00B130D3" w:rsidRDefault="00B130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F43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54D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94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58FE2" w14:textId="77777777" w:rsidR="00B130D3" w:rsidRDefault="00B130D3" w:rsidP="009139A6">
      <w:r>
        <w:separator/>
      </w:r>
    </w:p>
  </w:footnote>
  <w:footnote w:type="continuationSeparator" w:id="0">
    <w:p w14:paraId="66838176" w14:textId="77777777" w:rsidR="00B130D3" w:rsidRDefault="00B130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EE0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A0D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909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0D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130D3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7CC57"/>
  <w15:chartTrackingRefBased/>
  <w15:docId w15:val="{1B5B6748-AF2B-4832-A444-686E4E96F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130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2023-08-17T09:58:00Z</dcterms:created>
  <dcterms:modified xsi:type="dcterms:W3CDTF">2023-08-17T09:58:00Z</dcterms:modified>
</cp:coreProperties>
</file>